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51A" w:rsidRDefault="004465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23C01">
        <w:rPr>
          <w:noProof/>
          <w:sz w:val="28"/>
          <w:szCs w:val="28"/>
          <w:lang w:eastAsia="ru-RU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" o:spid="_x0000_i1025" type="#_x0000_t75" style="width:34.5pt;height:41.25pt;visibility:visible">
            <v:imagedata r:id="rId4" o:title=""/>
          </v:shape>
        </w:pict>
      </w:r>
    </w:p>
    <w:p w:rsidR="0044651A" w:rsidRDefault="0044651A">
      <w:pPr>
        <w:ind w:left="-113"/>
        <w:jc w:val="center"/>
      </w:pPr>
    </w:p>
    <w:p w:rsidR="0044651A" w:rsidRDefault="0044651A">
      <w:pPr>
        <w:ind w:left="-11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ГОРОДСКОГО ОКРУГА ГОРОД БУЙ</w:t>
      </w:r>
    </w:p>
    <w:p w:rsidR="0044651A" w:rsidRDefault="0044651A">
      <w:pPr>
        <w:ind w:left="-11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КОСТРОМСКОЙ ОБЛАСТИ</w:t>
      </w:r>
    </w:p>
    <w:p w:rsidR="0044651A" w:rsidRDefault="0044651A">
      <w:pPr>
        <w:ind w:left="-113"/>
        <w:jc w:val="center"/>
        <w:rPr>
          <w:rFonts w:ascii="Times New Roman" w:hAnsi="Times New Roman"/>
          <w:sz w:val="28"/>
          <w:szCs w:val="28"/>
        </w:rPr>
      </w:pPr>
    </w:p>
    <w:p w:rsidR="0044651A" w:rsidRDefault="0044651A">
      <w:pPr>
        <w:ind w:left="-11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44651A" w:rsidRDefault="0044651A">
      <w:pPr>
        <w:ind w:left="-113"/>
        <w:jc w:val="center"/>
        <w:rPr>
          <w:rFonts w:ascii="Times New Roman" w:hAnsi="Times New Roman"/>
        </w:rPr>
      </w:pPr>
    </w:p>
    <w:p w:rsidR="0044651A" w:rsidRDefault="0044651A">
      <w:pPr>
        <w:ind w:firstLine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29 июля 2015  года № 538</w:t>
      </w:r>
    </w:p>
    <w:p w:rsidR="0044651A" w:rsidRDefault="0044651A">
      <w:pPr>
        <w:ind w:firstLine="57"/>
        <w:rPr>
          <w:rFonts w:ascii="Times New Roman" w:hAnsi="Times New Roman"/>
          <w:sz w:val="28"/>
          <w:szCs w:val="28"/>
        </w:rPr>
      </w:pPr>
    </w:p>
    <w:p w:rsidR="0044651A" w:rsidRDefault="0044651A">
      <w:pPr>
        <w:ind w:firstLine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  утверждении  краткосрочного  плана</w:t>
      </w:r>
    </w:p>
    <w:p w:rsidR="0044651A" w:rsidRDefault="0044651A">
      <w:pPr>
        <w:ind w:firstLine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«Капитальный ремонт общего имущества</w:t>
      </w:r>
    </w:p>
    <w:p w:rsidR="0044651A" w:rsidRDefault="0044651A">
      <w:pPr>
        <w:ind w:firstLine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многоквартирных  домов, расположенных </w:t>
      </w:r>
    </w:p>
    <w:p w:rsidR="0044651A" w:rsidRDefault="0044651A">
      <w:pPr>
        <w:ind w:firstLine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городского   округа   город </w:t>
      </w:r>
    </w:p>
    <w:p w:rsidR="0044651A" w:rsidRDefault="0044651A">
      <w:pPr>
        <w:ind w:firstLine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Буй Костромской области на 2016 год»</w:t>
      </w:r>
    </w:p>
    <w:p w:rsidR="0044651A" w:rsidRDefault="0044651A">
      <w:pPr>
        <w:ind w:firstLine="57"/>
        <w:rPr>
          <w:rFonts w:ascii="Times New Roman" w:hAnsi="Times New Roman"/>
          <w:sz w:val="28"/>
          <w:szCs w:val="28"/>
        </w:rPr>
      </w:pPr>
    </w:p>
    <w:p w:rsidR="0044651A" w:rsidRDefault="0044651A">
      <w:pPr>
        <w:ind w:firstLine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44651A" w:rsidRDefault="0044651A">
      <w:pPr>
        <w:ind w:firstLine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В соответствии с Федеральным законом от 06 октября 2003 года          «Об общих принципах организации местного самоуправления в Российской Федерации», частью 7 статьи 168 Жилищного кодекса Российской Федерации, законом Костромской области от 25 ноября 2013 года №449-5-ЗКО «Об организации проведения капитального ремонта общего имущества в многоквартирных домах, расположенных на территории Костромской области» </w:t>
      </w:r>
    </w:p>
    <w:p w:rsidR="0044651A" w:rsidRDefault="0044651A">
      <w:pPr>
        <w:ind w:firstLine="57"/>
        <w:jc w:val="both"/>
        <w:rPr>
          <w:rFonts w:ascii="Times New Roman" w:hAnsi="Times New Roman"/>
          <w:sz w:val="28"/>
          <w:szCs w:val="28"/>
        </w:rPr>
      </w:pPr>
    </w:p>
    <w:p w:rsidR="0044651A" w:rsidRDefault="0044651A">
      <w:pPr>
        <w:ind w:firstLine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44651A" w:rsidRDefault="0044651A">
      <w:pPr>
        <w:tabs>
          <w:tab w:val="left" w:pos="709"/>
        </w:tabs>
        <w:spacing w:line="200" w:lineRule="atLeast"/>
        <w:rPr>
          <w:rFonts w:ascii="Times New Roman" w:hAnsi="Times New Roman"/>
          <w:color w:val="000000"/>
          <w:sz w:val="28"/>
          <w:szCs w:val="28"/>
          <w:lang w:eastAsia="ar-SA" w:bidi="ar-SA"/>
        </w:rPr>
      </w:pPr>
      <w:r>
        <w:rPr>
          <w:rFonts w:ascii="Times New Roman" w:hAnsi="Times New Roman"/>
          <w:color w:val="000000"/>
          <w:sz w:val="28"/>
          <w:szCs w:val="28"/>
          <w:lang w:eastAsia="ar-SA" w:bidi="ar-SA"/>
        </w:rPr>
        <w:t>ПОСТАНОВЛЯЮ:</w:t>
      </w:r>
    </w:p>
    <w:p w:rsidR="0044651A" w:rsidRDefault="0044651A">
      <w:pPr>
        <w:tabs>
          <w:tab w:val="left" w:pos="709"/>
        </w:tabs>
        <w:spacing w:line="200" w:lineRule="atLeast"/>
        <w:ind w:left="-142" w:firstLine="567"/>
        <w:rPr>
          <w:sz w:val="28"/>
          <w:szCs w:val="28"/>
        </w:rPr>
      </w:pPr>
    </w:p>
    <w:p w:rsidR="0044651A" w:rsidRDefault="0044651A">
      <w:pPr>
        <w:tabs>
          <w:tab w:val="left" w:pos="709"/>
        </w:tabs>
        <w:spacing w:line="200" w:lineRule="atLeast"/>
        <w:jc w:val="both"/>
        <w:rPr>
          <w:rFonts w:ascii="Times New Roman" w:hAnsi="Times New Roman"/>
          <w:color w:val="000000"/>
          <w:sz w:val="28"/>
          <w:szCs w:val="28"/>
          <w:lang w:eastAsia="ar-SA" w:bidi="ar-SA"/>
        </w:rPr>
      </w:pPr>
      <w:r>
        <w:rPr>
          <w:rFonts w:ascii="Times New Roman" w:hAnsi="Times New Roman"/>
          <w:color w:val="000000"/>
          <w:sz w:val="28"/>
          <w:szCs w:val="28"/>
          <w:lang w:eastAsia="ar-SA" w:bidi="ar-SA"/>
        </w:rPr>
        <w:tab/>
        <w:t>1. Утвердить краткосрочный план «Капитальный ремонт общего имущества многоквартирных домов, расположенных на территории городского округа город Буй Костромской области на 2016 год» (приложение).</w:t>
      </w:r>
    </w:p>
    <w:p w:rsidR="0044651A" w:rsidRDefault="0044651A">
      <w:pPr>
        <w:tabs>
          <w:tab w:val="left" w:pos="709"/>
        </w:tabs>
        <w:spacing w:line="200" w:lineRule="atLeast"/>
        <w:jc w:val="both"/>
        <w:rPr>
          <w:rFonts w:ascii="Times New Roman" w:hAnsi="Times New Roman"/>
          <w:sz w:val="28"/>
          <w:szCs w:val="28"/>
          <w:lang w:eastAsia="ar-SA" w:bidi="ar-SA"/>
        </w:rPr>
      </w:pPr>
      <w:r>
        <w:rPr>
          <w:rFonts w:ascii="Times New Roman" w:hAnsi="Times New Roman"/>
          <w:sz w:val="28"/>
          <w:szCs w:val="28"/>
          <w:lang w:eastAsia="ar-SA" w:bidi="ar-SA"/>
        </w:rPr>
        <w:tab/>
        <w:t>2. Контроль  исполнения  настоящего постановления возложить на первого заместителя главы администрации городского округа город Буй    А.В. Ягодина.</w:t>
      </w:r>
    </w:p>
    <w:p w:rsidR="0044651A" w:rsidRDefault="0044651A">
      <w:pPr>
        <w:tabs>
          <w:tab w:val="left" w:pos="709"/>
        </w:tabs>
        <w:spacing w:line="200" w:lineRule="atLeast"/>
        <w:rPr>
          <w:rFonts w:ascii="Times New Roman" w:hAnsi="Times New Roman"/>
          <w:color w:val="000000"/>
          <w:sz w:val="28"/>
          <w:szCs w:val="28"/>
          <w:lang w:eastAsia="ar-SA" w:bidi="ar-SA"/>
        </w:rPr>
      </w:pPr>
      <w:r>
        <w:rPr>
          <w:rFonts w:ascii="Times New Roman" w:hAnsi="Times New Roman"/>
          <w:color w:val="000000"/>
          <w:sz w:val="28"/>
          <w:szCs w:val="28"/>
          <w:lang w:eastAsia="ar-SA" w:bidi="ar-SA"/>
        </w:rPr>
        <w:tab/>
        <w:t>3. Настоящее постановление вступает в силу со дня его подписания.</w:t>
      </w:r>
    </w:p>
    <w:p w:rsidR="0044651A" w:rsidRDefault="0044651A">
      <w:pPr>
        <w:ind w:firstLine="57"/>
        <w:jc w:val="both"/>
        <w:rPr>
          <w:rFonts w:ascii="Times New Roman" w:hAnsi="Times New Roman"/>
          <w:sz w:val="28"/>
          <w:szCs w:val="28"/>
        </w:rPr>
      </w:pPr>
    </w:p>
    <w:p w:rsidR="0044651A" w:rsidRDefault="0044651A">
      <w:pPr>
        <w:ind w:firstLine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4651A" w:rsidRDefault="0044651A">
      <w:pPr>
        <w:ind w:firstLine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44651A" w:rsidRDefault="0044651A">
      <w:pPr>
        <w:ind w:firstLine="57"/>
        <w:jc w:val="both"/>
      </w:pPr>
    </w:p>
    <w:p w:rsidR="0044651A" w:rsidRDefault="0044651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44651A" w:rsidRDefault="0044651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город Буй                                                      И.А. Ральников</w:t>
      </w:r>
    </w:p>
    <w:p w:rsidR="0044651A" w:rsidRDefault="0044651A">
      <w:pPr>
        <w:jc w:val="center"/>
        <w:rPr>
          <w:rFonts w:ascii="Times New Roman" w:hAnsi="Times New Roman"/>
          <w:sz w:val="28"/>
          <w:szCs w:val="28"/>
        </w:rPr>
      </w:pPr>
    </w:p>
    <w:p w:rsidR="0044651A" w:rsidRDefault="0044651A">
      <w:pPr>
        <w:jc w:val="center"/>
      </w:pPr>
    </w:p>
    <w:p w:rsidR="0044651A" w:rsidRDefault="0044651A">
      <w:pPr>
        <w:ind w:firstLine="57"/>
        <w:jc w:val="both"/>
      </w:pPr>
    </w:p>
    <w:p w:rsidR="0044651A" w:rsidRDefault="0044651A">
      <w:pPr>
        <w:ind w:firstLine="57"/>
        <w:jc w:val="both"/>
      </w:pPr>
    </w:p>
    <w:p w:rsidR="0044651A" w:rsidRDefault="0044651A">
      <w:pPr>
        <w:ind w:firstLine="57"/>
        <w:jc w:val="both"/>
      </w:pPr>
    </w:p>
    <w:p w:rsidR="0044651A" w:rsidRDefault="0044651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Исполнитель:                                                  ________________ В.К. Щелин</w:t>
      </w:r>
    </w:p>
    <w:p w:rsidR="0044651A" w:rsidRDefault="0044651A">
      <w:pPr>
        <w:jc w:val="both"/>
      </w:pPr>
    </w:p>
    <w:p w:rsidR="0044651A" w:rsidRDefault="0044651A">
      <w:pPr>
        <w:jc w:val="both"/>
      </w:pPr>
    </w:p>
    <w:p w:rsidR="0044651A" w:rsidRDefault="0044651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Первый заместитель главы </w:t>
      </w:r>
    </w:p>
    <w:p w:rsidR="0044651A" w:rsidRDefault="0044651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городского округа               ________________ А.В. Ягодин</w:t>
      </w:r>
    </w:p>
    <w:p w:rsidR="0044651A" w:rsidRDefault="0044651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 Буй</w:t>
      </w:r>
    </w:p>
    <w:p w:rsidR="0044651A" w:rsidRDefault="0044651A">
      <w:pPr>
        <w:ind w:firstLine="57"/>
        <w:jc w:val="both"/>
        <w:rPr>
          <w:rFonts w:ascii="Times New Roman" w:hAnsi="Times New Roman"/>
          <w:sz w:val="28"/>
          <w:szCs w:val="28"/>
        </w:rPr>
      </w:pPr>
    </w:p>
    <w:p w:rsidR="0044651A" w:rsidRDefault="0044651A">
      <w:pPr>
        <w:ind w:firstLine="57"/>
        <w:jc w:val="both"/>
        <w:rPr>
          <w:rFonts w:ascii="Times New Roman" w:hAnsi="Times New Roman"/>
          <w:sz w:val="28"/>
          <w:szCs w:val="28"/>
        </w:rPr>
      </w:pPr>
    </w:p>
    <w:p w:rsidR="0044651A" w:rsidRDefault="0044651A">
      <w:pPr>
        <w:ind w:firstLine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начальника юридического </w:t>
      </w:r>
    </w:p>
    <w:p w:rsidR="0044651A" w:rsidRDefault="0044651A">
      <w:pPr>
        <w:ind w:firstLine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отдела администрации городского          ________________Н.Б. Коновалова</w:t>
      </w:r>
    </w:p>
    <w:p w:rsidR="0044651A" w:rsidRDefault="0044651A">
      <w:pPr>
        <w:ind w:firstLine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 город Буй</w:t>
      </w:r>
    </w:p>
    <w:p w:rsidR="0044651A" w:rsidRDefault="0044651A">
      <w:pPr>
        <w:ind w:firstLine="57"/>
        <w:jc w:val="both"/>
      </w:pPr>
    </w:p>
    <w:p w:rsidR="0044651A" w:rsidRDefault="0044651A">
      <w:pPr>
        <w:jc w:val="both"/>
      </w:pPr>
    </w:p>
    <w:p w:rsidR="0044651A" w:rsidRDefault="0044651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Управляющий делами администрации</w:t>
      </w:r>
    </w:p>
    <w:p w:rsidR="0044651A" w:rsidRDefault="0044651A">
      <w:pPr>
        <w:ind w:left="-170" w:firstLine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городского округа город Буй                        ________________ Г.А. Смирнова</w:t>
      </w: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  <w:bookmarkStart w:id="0" w:name="__DdeLink__49_315631717"/>
      <w:bookmarkEnd w:id="0"/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  <w:sectPr w:rsidR="0044651A">
          <w:pgSz w:w="11906" w:h="16838"/>
          <w:pgMar w:top="945" w:right="1121" w:bottom="983" w:left="1680" w:header="0" w:footer="0" w:gutter="0"/>
          <w:cols w:space="720"/>
          <w:formProt w:val="0"/>
          <w:docGrid w:linePitch="240" w:charSpace="-6145"/>
        </w:sectPr>
      </w:pPr>
    </w:p>
    <w:p w:rsidR="0044651A" w:rsidRDefault="004465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23C01">
        <w:rPr>
          <w:noProof/>
          <w:sz w:val="28"/>
          <w:szCs w:val="28"/>
          <w:lang w:eastAsia="ru-RU" w:bidi="ar-SA"/>
        </w:rPr>
        <w:pict>
          <v:shape id="_x0000_i1026" type="#_x0000_t75" style="width:34.5pt;height:41.25pt;visibility:visible">
            <v:imagedata r:id="rId4" o:title=""/>
          </v:shape>
        </w:pict>
      </w:r>
    </w:p>
    <w:p w:rsidR="0044651A" w:rsidRDefault="0044651A">
      <w:pPr>
        <w:ind w:left="-113"/>
        <w:jc w:val="center"/>
      </w:pPr>
    </w:p>
    <w:p w:rsidR="0044651A" w:rsidRDefault="0044651A">
      <w:pPr>
        <w:ind w:left="-11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ГОРОДСКОГО ОКРУГА ГОРОД БУЙ</w:t>
      </w:r>
    </w:p>
    <w:p w:rsidR="0044651A" w:rsidRDefault="0044651A">
      <w:pPr>
        <w:ind w:left="-11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КОСТРОМСКОЙ ОБЛАСТИ</w:t>
      </w:r>
    </w:p>
    <w:p w:rsidR="0044651A" w:rsidRDefault="0044651A">
      <w:pPr>
        <w:ind w:left="-113"/>
        <w:jc w:val="center"/>
        <w:rPr>
          <w:rFonts w:ascii="Times New Roman" w:hAnsi="Times New Roman"/>
          <w:sz w:val="28"/>
          <w:szCs w:val="28"/>
        </w:rPr>
      </w:pPr>
    </w:p>
    <w:p w:rsidR="0044651A" w:rsidRDefault="0044651A">
      <w:pPr>
        <w:ind w:left="-11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44651A" w:rsidRDefault="0044651A">
      <w:pPr>
        <w:ind w:left="-113"/>
        <w:jc w:val="center"/>
        <w:rPr>
          <w:rFonts w:ascii="Times New Roman" w:hAnsi="Times New Roman"/>
        </w:rPr>
      </w:pPr>
    </w:p>
    <w:p w:rsidR="0044651A" w:rsidRDefault="0044651A">
      <w:pPr>
        <w:ind w:firstLine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_______________2015  года №______</w:t>
      </w:r>
    </w:p>
    <w:p w:rsidR="0044651A" w:rsidRDefault="0044651A">
      <w:pPr>
        <w:ind w:firstLine="57"/>
        <w:rPr>
          <w:rFonts w:ascii="Times New Roman" w:hAnsi="Times New Roman"/>
          <w:sz w:val="28"/>
          <w:szCs w:val="28"/>
        </w:rPr>
      </w:pPr>
    </w:p>
    <w:p w:rsidR="0044651A" w:rsidRDefault="0044651A">
      <w:pPr>
        <w:ind w:firstLine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постановление</w:t>
      </w:r>
    </w:p>
    <w:p w:rsidR="0044651A" w:rsidRDefault="0044651A">
      <w:pPr>
        <w:ind w:firstLine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городского округа </w:t>
      </w:r>
    </w:p>
    <w:p w:rsidR="0044651A" w:rsidRDefault="0044651A">
      <w:pPr>
        <w:ind w:firstLine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 Буй № 538 от 29 июля 2015 года</w:t>
      </w:r>
    </w:p>
    <w:p w:rsidR="0044651A" w:rsidRDefault="0044651A">
      <w:pPr>
        <w:ind w:firstLine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  утверждении  краткосрочного  плана</w:t>
      </w:r>
    </w:p>
    <w:p w:rsidR="0044651A" w:rsidRDefault="0044651A">
      <w:pPr>
        <w:ind w:firstLine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«Капитальный ремонт общего имущества</w:t>
      </w:r>
    </w:p>
    <w:p w:rsidR="0044651A" w:rsidRDefault="0044651A">
      <w:pPr>
        <w:ind w:firstLine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многоквартирных  домов, расположенных </w:t>
      </w:r>
    </w:p>
    <w:p w:rsidR="0044651A" w:rsidRDefault="0044651A">
      <w:pPr>
        <w:ind w:firstLine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городского   округа   город </w:t>
      </w:r>
    </w:p>
    <w:p w:rsidR="0044651A" w:rsidRDefault="0044651A">
      <w:pPr>
        <w:ind w:firstLine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Буй Костромской области на 2016 год»</w:t>
      </w:r>
    </w:p>
    <w:p w:rsidR="0044651A" w:rsidRDefault="0044651A">
      <w:pPr>
        <w:ind w:firstLine="57"/>
        <w:rPr>
          <w:rFonts w:ascii="Times New Roman" w:hAnsi="Times New Roman"/>
          <w:sz w:val="28"/>
          <w:szCs w:val="28"/>
        </w:rPr>
      </w:pPr>
    </w:p>
    <w:p w:rsidR="0044651A" w:rsidRDefault="0044651A">
      <w:pPr>
        <w:ind w:firstLine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44651A" w:rsidRDefault="0044651A">
      <w:pPr>
        <w:ind w:firstLine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В соответствии с Федеральным законом от 06 октября 2003 года          «Об общих принципах организации местного самоуправления в Российской Федерации», частью 7 статьи 168 Жилищного кодекса Российской Федерации, законом Костромской области от 25 ноября 2013 года №449-5-ЗКО «Об организации проведения капитального ремонта общего имущества в многоквартирных домах, расположенных на территории Костромской области» </w:t>
      </w:r>
    </w:p>
    <w:p w:rsidR="0044651A" w:rsidRDefault="0044651A">
      <w:pPr>
        <w:ind w:firstLine="57"/>
        <w:jc w:val="both"/>
        <w:rPr>
          <w:rFonts w:ascii="Times New Roman" w:hAnsi="Times New Roman"/>
          <w:sz w:val="28"/>
          <w:szCs w:val="28"/>
        </w:rPr>
      </w:pPr>
    </w:p>
    <w:p w:rsidR="0044651A" w:rsidRDefault="0044651A">
      <w:pPr>
        <w:ind w:firstLine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44651A" w:rsidRDefault="0044651A">
      <w:pPr>
        <w:tabs>
          <w:tab w:val="left" w:pos="709"/>
        </w:tabs>
        <w:spacing w:line="200" w:lineRule="atLeast"/>
        <w:rPr>
          <w:rFonts w:ascii="Times New Roman" w:hAnsi="Times New Roman"/>
          <w:color w:val="000000"/>
          <w:sz w:val="28"/>
          <w:szCs w:val="28"/>
          <w:lang w:eastAsia="ar-SA" w:bidi="ar-SA"/>
        </w:rPr>
      </w:pPr>
      <w:r>
        <w:rPr>
          <w:rFonts w:ascii="Times New Roman" w:hAnsi="Times New Roman"/>
          <w:color w:val="000000"/>
          <w:sz w:val="28"/>
          <w:szCs w:val="28"/>
          <w:lang w:eastAsia="ar-SA" w:bidi="ar-SA"/>
        </w:rPr>
        <w:t>ПОСТАНОВЛЯЮ:</w:t>
      </w:r>
    </w:p>
    <w:p w:rsidR="0044651A" w:rsidRDefault="0044651A">
      <w:pPr>
        <w:tabs>
          <w:tab w:val="left" w:pos="709"/>
        </w:tabs>
        <w:spacing w:line="200" w:lineRule="atLeast"/>
        <w:ind w:left="-142" w:firstLine="567"/>
        <w:rPr>
          <w:sz w:val="28"/>
          <w:szCs w:val="28"/>
        </w:rPr>
      </w:pPr>
    </w:p>
    <w:p w:rsidR="0044651A" w:rsidRDefault="0044651A">
      <w:pPr>
        <w:tabs>
          <w:tab w:val="left" w:pos="709"/>
        </w:tabs>
        <w:spacing w:line="200" w:lineRule="atLeast"/>
        <w:jc w:val="both"/>
        <w:rPr>
          <w:rFonts w:ascii="Times New Roman" w:hAnsi="Times New Roman"/>
          <w:color w:val="000000"/>
          <w:sz w:val="28"/>
          <w:szCs w:val="28"/>
          <w:lang w:eastAsia="ar-SA" w:bidi="ar-SA"/>
        </w:rPr>
      </w:pPr>
      <w:r>
        <w:rPr>
          <w:rFonts w:ascii="Times New Roman" w:hAnsi="Times New Roman"/>
          <w:color w:val="000000"/>
          <w:sz w:val="28"/>
          <w:szCs w:val="28"/>
          <w:lang w:eastAsia="ar-SA" w:bidi="ar-SA"/>
        </w:rPr>
        <w:tab/>
        <w:t>1. Внести изменения в постановление №538 от 29 июля 2015 года           Об утверждении краткосрочного плана «Капитальный ремонт общего имущества многоквартирных домов, расположенных на территории городского округа город Буй Костромской области на 2016 год», изложив его в новой редакции (приложение).</w:t>
      </w:r>
    </w:p>
    <w:p w:rsidR="0044651A" w:rsidRDefault="0044651A">
      <w:pPr>
        <w:tabs>
          <w:tab w:val="left" w:pos="709"/>
        </w:tabs>
        <w:spacing w:line="200" w:lineRule="atLeast"/>
        <w:jc w:val="both"/>
        <w:rPr>
          <w:rFonts w:ascii="Times New Roman" w:hAnsi="Times New Roman"/>
          <w:sz w:val="28"/>
          <w:szCs w:val="28"/>
          <w:lang w:eastAsia="ar-SA" w:bidi="ar-SA"/>
        </w:rPr>
      </w:pPr>
      <w:r>
        <w:rPr>
          <w:rFonts w:ascii="Times New Roman" w:hAnsi="Times New Roman"/>
          <w:sz w:val="28"/>
          <w:szCs w:val="28"/>
          <w:lang w:eastAsia="ar-SA" w:bidi="ar-SA"/>
        </w:rPr>
        <w:tab/>
        <w:t>2. Контроль  исполнения  настоящего постановления возложить на первого заместителя главы администрации городского округа город Буй    А.В. Ягодина.</w:t>
      </w:r>
    </w:p>
    <w:p w:rsidR="0044651A" w:rsidRDefault="0044651A">
      <w:pPr>
        <w:tabs>
          <w:tab w:val="left" w:pos="709"/>
        </w:tabs>
        <w:spacing w:line="200" w:lineRule="atLeast"/>
        <w:rPr>
          <w:rFonts w:ascii="Times New Roman" w:hAnsi="Times New Roman"/>
          <w:color w:val="000000"/>
          <w:sz w:val="28"/>
          <w:szCs w:val="28"/>
          <w:lang w:eastAsia="ar-SA" w:bidi="ar-SA"/>
        </w:rPr>
      </w:pPr>
      <w:r>
        <w:rPr>
          <w:rFonts w:ascii="Times New Roman" w:hAnsi="Times New Roman"/>
          <w:color w:val="000000"/>
          <w:sz w:val="28"/>
          <w:szCs w:val="28"/>
          <w:lang w:eastAsia="ar-SA" w:bidi="ar-SA"/>
        </w:rPr>
        <w:tab/>
        <w:t>3. Настоящее постановление вступает в силу со дня его подписания.</w:t>
      </w:r>
    </w:p>
    <w:p w:rsidR="0044651A" w:rsidRDefault="0044651A">
      <w:pPr>
        <w:ind w:firstLine="57"/>
        <w:jc w:val="both"/>
        <w:rPr>
          <w:rFonts w:ascii="Times New Roman" w:hAnsi="Times New Roman"/>
          <w:sz w:val="28"/>
          <w:szCs w:val="28"/>
        </w:rPr>
      </w:pPr>
    </w:p>
    <w:p w:rsidR="0044651A" w:rsidRDefault="0044651A">
      <w:pPr>
        <w:ind w:firstLine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4651A" w:rsidRDefault="0044651A">
      <w:pPr>
        <w:ind w:firstLine="57"/>
        <w:jc w:val="both"/>
      </w:pPr>
    </w:p>
    <w:p w:rsidR="0044651A" w:rsidRDefault="0044651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44651A" w:rsidRDefault="0044651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город Буй                                                      И.А. Ральников</w:t>
      </w:r>
    </w:p>
    <w:p w:rsidR="0044651A" w:rsidRDefault="0044651A">
      <w:pPr>
        <w:jc w:val="center"/>
        <w:rPr>
          <w:rFonts w:ascii="Times New Roman" w:hAnsi="Times New Roman"/>
          <w:sz w:val="28"/>
          <w:szCs w:val="28"/>
        </w:rPr>
      </w:pPr>
    </w:p>
    <w:p w:rsidR="0044651A" w:rsidRDefault="0044651A">
      <w:pPr>
        <w:jc w:val="center"/>
      </w:pPr>
    </w:p>
    <w:p w:rsidR="0044651A" w:rsidRDefault="0044651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Исполнитель:                                                  ________________ В.К. Щелин</w:t>
      </w:r>
    </w:p>
    <w:p w:rsidR="0044651A" w:rsidRDefault="0044651A">
      <w:pPr>
        <w:jc w:val="both"/>
      </w:pPr>
    </w:p>
    <w:p w:rsidR="0044651A" w:rsidRDefault="0044651A">
      <w:pPr>
        <w:jc w:val="both"/>
      </w:pPr>
    </w:p>
    <w:p w:rsidR="0044651A" w:rsidRDefault="0044651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Первый заместитель главы </w:t>
      </w:r>
    </w:p>
    <w:p w:rsidR="0044651A" w:rsidRDefault="0044651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городского округа               ________________ А.В. Ягодин</w:t>
      </w:r>
    </w:p>
    <w:p w:rsidR="0044651A" w:rsidRDefault="0044651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 Буй</w:t>
      </w:r>
    </w:p>
    <w:p w:rsidR="0044651A" w:rsidRDefault="0044651A">
      <w:pPr>
        <w:ind w:firstLine="57"/>
        <w:jc w:val="both"/>
        <w:rPr>
          <w:rFonts w:ascii="Times New Roman" w:hAnsi="Times New Roman"/>
          <w:sz w:val="28"/>
          <w:szCs w:val="28"/>
        </w:rPr>
      </w:pPr>
    </w:p>
    <w:p w:rsidR="0044651A" w:rsidRDefault="0044651A">
      <w:pPr>
        <w:ind w:firstLine="57"/>
        <w:jc w:val="both"/>
        <w:rPr>
          <w:rFonts w:ascii="Times New Roman" w:hAnsi="Times New Roman"/>
          <w:sz w:val="28"/>
          <w:szCs w:val="28"/>
        </w:rPr>
      </w:pPr>
    </w:p>
    <w:p w:rsidR="0044651A" w:rsidRDefault="0044651A">
      <w:pPr>
        <w:ind w:firstLine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начальника юридического </w:t>
      </w:r>
    </w:p>
    <w:p w:rsidR="0044651A" w:rsidRDefault="0044651A">
      <w:pPr>
        <w:ind w:firstLine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отдела администрации городского          ________________Н.Б. Коновалова</w:t>
      </w:r>
    </w:p>
    <w:p w:rsidR="0044651A" w:rsidRDefault="0044651A">
      <w:pPr>
        <w:ind w:firstLine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 город Буй</w:t>
      </w:r>
    </w:p>
    <w:p w:rsidR="0044651A" w:rsidRDefault="0044651A">
      <w:pPr>
        <w:ind w:firstLine="57"/>
        <w:jc w:val="both"/>
      </w:pPr>
    </w:p>
    <w:p w:rsidR="0044651A" w:rsidRDefault="0044651A">
      <w:pPr>
        <w:jc w:val="both"/>
      </w:pPr>
    </w:p>
    <w:p w:rsidR="0044651A" w:rsidRDefault="0044651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Управляющий делами администрации</w:t>
      </w:r>
    </w:p>
    <w:p w:rsidR="0044651A" w:rsidRDefault="0044651A">
      <w:pPr>
        <w:ind w:left="-170" w:firstLine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городского округа город Буй                        ________________ Г.А. Смирнова</w:t>
      </w: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 w:firstLine="57"/>
        <w:jc w:val="both"/>
      </w:pPr>
    </w:p>
    <w:p w:rsidR="0044651A" w:rsidRDefault="0044651A">
      <w:pPr>
        <w:ind w:left="-170"/>
        <w:jc w:val="both"/>
      </w:pPr>
    </w:p>
    <w:sectPr w:rsidR="0044651A" w:rsidSect="00D04815">
      <w:pgSz w:w="11906" w:h="16838"/>
      <w:pgMar w:top="945" w:right="1121" w:bottom="983" w:left="1680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Droid Sans Fallback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4815"/>
    <w:rsid w:val="0044651A"/>
    <w:rsid w:val="00820CF1"/>
    <w:rsid w:val="0093669D"/>
    <w:rsid w:val="00A23C01"/>
    <w:rsid w:val="00D04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Droid Sans Fallback" w:hAnsi="Liberation Serif" w:cs="Free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815"/>
    <w:pPr>
      <w:widowControl w:val="0"/>
      <w:suppressAutoHyphens/>
      <w:overflowPunct w:val="0"/>
    </w:pPr>
    <w:rPr>
      <w:color w:val="00000A"/>
      <w:sz w:val="24"/>
      <w:szCs w:val="24"/>
      <w:lang w:eastAsia="zh-CN" w:bidi="hi-I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4815"/>
    <w:pPr>
      <w:keepNext/>
      <w:jc w:val="center"/>
      <w:outlineLvl w:val="0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7520"/>
    <w:rPr>
      <w:rFonts w:asciiTheme="majorHAnsi" w:eastAsiaTheme="majorEastAsia" w:hAnsiTheme="majorHAnsi" w:cs="Mangal"/>
      <w:b/>
      <w:bCs/>
      <w:color w:val="00000A"/>
      <w:kern w:val="32"/>
      <w:sz w:val="32"/>
      <w:szCs w:val="29"/>
      <w:lang w:eastAsia="zh-CN" w:bidi="hi-IN"/>
    </w:rPr>
  </w:style>
  <w:style w:type="character" w:customStyle="1" w:styleId="-">
    <w:name w:val="Интернет-ссылка"/>
    <w:uiPriority w:val="99"/>
    <w:rsid w:val="00D04815"/>
    <w:rPr>
      <w:color w:val="000080"/>
      <w:u w:val="single"/>
    </w:rPr>
  </w:style>
  <w:style w:type="character" w:customStyle="1" w:styleId="WW8Num17z0">
    <w:name w:val="WW8Num17z0"/>
    <w:uiPriority w:val="99"/>
    <w:rsid w:val="00D04815"/>
    <w:rPr>
      <w:sz w:val="20"/>
    </w:rPr>
  </w:style>
  <w:style w:type="character" w:customStyle="1" w:styleId="WW8Num17z1">
    <w:name w:val="WW8Num17z1"/>
    <w:uiPriority w:val="99"/>
    <w:rsid w:val="00D04815"/>
  </w:style>
  <w:style w:type="character" w:customStyle="1" w:styleId="WW8Num17z2">
    <w:name w:val="WW8Num17z2"/>
    <w:uiPriority w:val="99"/>
    <w:rsid w:val="00D04815"/>
  </w:style>
  <w:style w:type="character" w:customStyle="1" w:styleId="WW8Num17z3">
    <w:name w:val="WW8Num17z3"/>
    <w:uiPriority w:val="99"/>
    <w:rsid w:val="00D04815"/>
  </w:style>
  <w:style w:type="character" w:customStyle="1" w:styleId="WW8Num17z4">
    <w:name w:val="WW8Num17z4"/>
    <w:uiPriority w:val="99"/>
    <w:rsid w:val="00D04815"/>
  </w:style>
  <w:style w:type="character" w:customStyle="1" w:styleId="WW8Num17z5">
    <w:name w:val="WW8Num17z5"/>
    <w:uiPriority w:val="99"/>
    <w:rsid w:val="00D04815"/>
  </w:style>
  <w:style w:type="character" w:customStyle="1" w:styleId="WW8Num17z6">
    <w:name w:val="WW8Num17z6"/>
    <w:uiPriority w:val="99"/>
    <w:rsid w:val="00D04815"/>
  </w:style>
  <w:style w:type="character" w:customStyle="1" w:styleId="WW8Num17z7">
    <w:name w:val="WW8Num17z7"/>
    <w:uiPriority w:val="99"/>
    <w:rsid w:val="00D04815"/>
  </w:style>
  <w:style w:type="character" w:customStyle="1" w:styleId="WW8Num17z8">
    <w:name w:val="WW8Num17z8"/>
    <w:uiPriority w:val="99"/>
    <w:rsid w:val="00D04815"/>
  </w:style>
  <w:style w:type="paragraph" w:customStyle="1" w:styleId="a">
    <w:name w:val="Заголовок"/>
    <w:basedOn w:val="Normal"/>
    <w:next w:val="BodyText"/>
    <w:uiPriority w:val="99"/>
    <w:rsid w:val="00D04815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04815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F7520"/>
    <w:rPr>
      <w:rFonts w:cs="Mangal"/>
      <w:color w:val="00000A"/>
      <w:sz w:val="24"/>
      <w:szCs w:val="21"/>
      <w:lang w:eastAsia="zh-CN" w:bidi="hi-IN"/>
    </w:rPr>
  </w:style>
  <w:style w:type="paragraph" w:styleId="List">
    <w:name w:val="List"/>
    <w:basedOn w:val="BodyText"/>
    <w:uiPriority w:val="99"/>
    <w:rsid w:val="00D04815"/>
  </w:style>
  <w:style w:type="paragraph" w:styleId="Title">
    <w:name w:val="Title"/>
    <w:basedOn w:val="Normal"/>
    <w:link w:val="TitleChar"/>
    <w:uiPriority w:val="99"/>
    <w:qFormat/>
    <w:rsid w:val="00D04815"/>
    <w:pPr>
      <w:suppressLineNumbers/>
      <w:spacing w:before="120" w:after="120"/>
    </w:pPr>
    <w:rPr>
      <w:i/>
      <w:iCs/>
    </w:rPr>
  </w:style>
  <w:style w:type="character" w:customStyle="1" w:styleId="TitleChar">
    <w:name w:val="Title Char"/>
    <w:basedOn w:val="DefaultParagraphFont"/>
    <w:link w:val="Title"/>
    <w:uiPriority w:val="10"/>
    <w:rsid w:val="002F7520"/>
    <w:rPr>
      <w:rFonts w:asciiTheme="majorHAnsi" w:eastAsiaTheme="majorEastAsia" w:hAnsiTheme="majorHAnsi" w:cs="Mangal"/>
      <w:b/>
      <w:bCs/>
      <w:color w:val="00000A"/>
      <w:kern w:val="28"/>
      <w:sz w:val="32"/>
      <w:szCs w:val="29"/>
      <w:lang w:eastAsia="zh-CN" w:bidi="hi-IN"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</w:style>
  <w:style w:type="paragraph" w:styleId="IndexHeading">
    <w:name w:val="index heading"/>
    <w:basedOn w:val="Normal"/>
    <w:uiPriority w:val="99"/>
    <w:rsid w:val="00D04815"/>
    <w:pPr>
      <w:suppressLineNumbers/>
    </w:pPr>
  </w:style>
  <w:style w:type="paragraph" w:customStyle="1" w:styleId="a0">
    <w:name w:val="Содержимое врезки"/>
    <w:basedOn w:val="Normal"/>
    <w:uiPriority w:val="99"/>
    <w:rsid w:val="00D048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5</Pages>
  <Words>555</Words>
  <Characters>3169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 </dc:creator>
  <cp:keywords/>
  <dc:description/>
  <cp:lastModifiedBy>ййй</cp:lastModifiedBy>
  <cp:revision>2</cp:revision>
  <cp:lastPrinted>2015-07-30T08:32:00Z</cp:lastPrinted>
  <dcterms:created xsi:type="dcterms:W3CDTF">2015-05-05T14:01:00Z</dcterms:created>
  <dcterms:modified xsi:type="dcterms:W3CDTF">2015-09-18T05:48:00Z</dcterms:modified>
</cp:coreProperties>
</file>